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1906864068" w:edGrp="everyone"/>
      <w:permEnd w:id="1906864068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96109465" w:edGrp="everyone"/>
      <w:r w:rsidR="0088096C" w:rsidRPr="0079442C">
        <w:t>__________</w:t>
      </w:r>
    </w:p>
    <w:permEnd w:id="2096109465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135049136" w:edGrp="everyone"/>
      <w:r w:rsidR="005B55F2">
        <w:t>Санкт-Петербург</w:t>
      </w:r>
      <w:permEnd w:id="213504913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38622545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38622545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019699507" w:edGrp="everyone"/>
      <w:r w:rsidR="005B55F2">
        <w:t>директора ТЭЦ-17 филиала «Невский» Богданова В.С.</w:t>
      </w:r>
      <w:permEnd w:id="1019699507"/>
      <w:r w:rsidRPr="0079442C">
        <w:t xml:space="preserve">, действующего на </w:t>
      </w:r>
      <w:r w:rsidR="00F1208A" w:rsidRPr="0079442C">
        <w:t xml:space="preserve">основании </w:t>
      </w:r>
      <w:permStart w:id="1129279079" w:edGrp="everyone"/>
      <w:r w:rsidR="005B55F2">
        <w:t xml:space="preserve">доверенности № </w:t>
      </w:r>
      <w:r w:rsidR="005B55F2" w:rsidRPr="005B55F2">
        <w:t>242-2014 от 01 января 2014 г</w:t>
      </w:r>
      <w:r w:rsidR="005B55F2">
        <w:t>.</w:t>
      </w:r>
      <w:permEnd w:id="1129279079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528199701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528199701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388127843" w:edGrp="everyone"/>
      <w:r w:rsidR="00F1208A" w:rsidRPr="0079442C">
        <w:t>_________</w:t>
      </w:r>
      <w:r w:rsidR="00E75DEC" w:rsidRPr="0079442C">
        <w:t>________</w:t>
      </w:r>
      <w:permEnd w:id="1388127843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501700270" w:edGrp="everyone"/>
      <w:r w:rsidR="00F1208A" w:rsidRPr="0079442C">
        <w:t>_________</w:t>
      </w:r>
      <w:r w:rsidR="00E75DEC" w:rsidRPr="0079442C">
        <w:t>__</w:t>
      </w:r>
      <w:permEnd w:id="501700270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37299146" w:edGrp="everyone"/>
      <w:r w:rsidR="00F207F3">
        <w:t>-</w:t>
      </w:r>
      <w:r w:rsidR="00F207F3" w:rsidRPr="00F207F3">
        <w:t xml:space="preserve"> сервисное обслуживание узлов учета тепловой энергии и холодной воды,</w:t>
      </w:r>
      <w:permEnd w:id="1537299146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2054186964" w:edGrp="everyone"/>
      <w:r w:rsidR="00265339" w:rsidRPr="0079442C">
        <w:t>«</w:t>
      </w:r>
      <w:r w:rsidR="00367A43" w:rsidRPr="0079442C">
        <w:t>_</w:t>
      </w:r>
      <w:r w:rsidR="00265339" w:rsidRPr="0079442C">
        <w:t>__»</w:t>
      </w:r>
      <w:r w:rsidR="00F97F10" w:rsidRPr="0079442C">
        <w:t>____</w:t>
      </w:r>
      <w:r w:rsidR="00367A43" w:rsidRPr="0079442C">
        <w:t>___</w:t>
      </w:r>
      <w:r w:rsidR="00265339" w:rsidRPr="0079442C">
        <w:t>201</w:t>
      </w:r>
      <w:r w:rsidR="00F97F10" w:rsidRPr="0079442C">
        <w:t>__</w:t>
      </w:r>
      <w:permEnd w:id="2054186964"/>
      <w:r w:rsidR="00F97F10" w:rsidRPr="0079442C">
        <w:t xml:space="preserve"> </w:t>
      </w:r>
      <w:r w:rsidR="00367A43" w:rsidRPr="0079442C">
        <w:t xml:space="preserve">по </w:t>
      </w:r>
      <w:permStart w:id="222913659" w:edGrp="everyone"/>
      <w:r w:rsidR="00F97F10" w:rsidRPr="0079442C">
        <w:t>«___»________201_</w:t>
      </w:r>
      <w:r w:rsidR="00265339" w:rsidRPr="0079442C">
        <w:t>_</w:t>
      </w:r>
      <w:permEnd w:id="222913659"/>
      <w:r w:rsidR="00E62794" w:rsidRPr="0079442C">
        <w:t>.</w:t>
      </w:r>
      <w:r w:rsidR="007625A0" w:rsidRPr="0079442C">
        <w:t xml:space="preserve"> </w:t>
      </w:r>
      <w:permStart w:id="1791052997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 xml:space="preserve"> (если есть промежуточные сроки).</w:t>
      </w:r>
      <w:permEnd w:id="1791052997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680494112" w:edGrp="everyone"/>
      <w:r w:rsidR="00C34C20" w:rsidRPr="0079442C">
        <w:t>,</w:t>
      </w:r>
      <w:r w:rsidR="00F1208A" w:rsidRPr="0079442C">
        <w:t xml:space="preserve"> в</w:t>
      </w:r>
      <w:r w:rsidR="00914BAC" w:rsidRPr="0079442C">
        <w:t>____экземплярах,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914BAC" w:rsidRPr="0079442C">
        <w:t>а __________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680494112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043816519" w:edGrp="everyone"/>
      <w:r w:rsidRPr="0079442C">
        <w:t xml:space="preserve">1.5. Место оказания Услуг: </w:t>
      </w:r>
      <w:r w:rsidR="005B55F2">
        <w:t>Санкт-Петербург</w:t>
      </w:r>
      <w:r w:rsidR="005B55F2" w:rsidRPr="005B55F2">
        <w:t xml:space="preserve">  ул. Жукова, д. 26.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043816519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060258103" w:edGrp="everyone"/>
      <w:r w:rsidRPr="0079442C">
        <w:t>1.7. Качество Услуг должно соответствовать ______________</w:t>
      </w:r>
      <w:r w:rsidRPr="0079442C">
        <w:rPr>
          <w:i/>
        </w:rPr>
        <w:t>(если применимо).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2060258103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131832925" w:edGrp="everyone"/>
      <w:r w:rsidR="005B55F2" w:rsidRPr="0079442C">
        <w:t xml:space="preserve">ежедневно, кроме субботы и воскресенья, с </w:t>
      </w:r>
      <w:r w:rsidR="005B55F2" w:rsidRPr="005B55F2">
        <w:t>08 час. 00  мин. до 17 час. 00  мин.</w:t>
      </w:r>
    </w:p>
    <w:permEnd w:id="1131832925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2025736246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t xml:space="preserve"> </w:t>
      </w:r>
      <w:r w:rsidR="0069794B" w:rsidRPr="0079442C">
        <w:rPr>
          <w:i/>
        </w:rPr>
        <w:t xml:space="preserve">(если применимо).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69794B" w:rsidRPr="0079442C">
        <w:rPr>
          <w:i/>
        </w:rPr>
        <w:t>(указать порядок</w:t>
      </w:r>
      <w:r w:rsidR="00B96A96" w:rsidRPr="0079442C">
        <w:rPr>
          <w:i/>
        </w:rPr>
        <w:t>,</w:t>
      </w:r>
      <w:r w:rsidR="0069794B" w:rsidRPr="0079442C">
        <w:rPr>
          <w:i/>
        </w:rPr>
        <w:t xml:space="preserve"> сроки и наименование)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2025736246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9538487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9538487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802926487" w:edGrp="everyone"/>
      <w:r w:rsidRPr="0079442C">
        <w:t>в следующем порядке:</w:t>
      </w:r>
      <w:r w:rsidR="009901B8" w:rsidRPr="0079442C">
        <w:t xml:space="preserve"> _____</w:t>
      </w:r>
      <w:r w:rsidR="00F1208A" w:rsidRPr="0079442C">
        <w:t>____</w:t>
      </w:r>
      <w:r w:rsidR="00EA4EA9" w:rsidRPr="0079442C">
        <w:t>__________</w:t>
      </w:r>
      <w:r w:rsidR="00F1208A" w:rsidRPr="0079442C">
        <w:t xml:space="preserve"> </w:t>
      </w:r>
      <w:r w:rsidR="00F1208A" w:rsidRPr="0079442C">
        <w:rPr>
          <w:i/>
        </w:rPr>
        <w:t>(указать периодичность).</w:t>
      </w:r>
      <w:r w:rsidR="007770CA" w:rsidRPr="0079442C">
        <w:rPr>
          <w:i/>
        </w:rPr>
        <w:t xml:space="preserve"> </w:t>
      </w:r>
      <w:permEnd w:id="1802926487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290493583" w:edGrp="everyone"/>
      <w:r w:rsidR="00891934" w:rsidRPr="0079442C"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79442C">
        <w:t>________</w:t>
      </w:r>
      <w:r w:rsidR="0069794B" w:rsidRPr="0079442C">
        <w:t xml:space="preserve"> </w:t>
      </w:r>
      <w:r w:rsidR="0069794B" w:rsidRPr="0079442C">
        <w:rPr>
          <w:i/>
        </w:rPr>
        <w:t>(если применимо)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290493583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881081685" w:edGrp="everyone"/>
      <w:r w:rsidRPr="0079442C">
        <w:t>3.5.</w:t>
      </w:r>
      <w:r w:rsidR="00B9616D" w:rsidRPr="0079442C">
        <w:t xml:space="preserve"> </w:t>
      </w:r>
      <w:permEnd w:id="1881081685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429544753" w:edGrp="everyone"/>
      <w:r w:rsidRPr="0079442C">
        <w:t>3.6.</w:t>
      </w:r>
      <w:permEnd w:id="142954475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476336056" w:edGrp="everyone"/>
      <w:r w:rsidRPr="0079442C">
        <w:t>3.7.</w:t>
      </w:r>
      <w:permEnd w:id="147633605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42613388" w:edGrp="everyone"/>
      <w:r w:rsidRPr="0079442C">
        <w:t xml:space="preserve">___________ </w:t>
      </w:r>
      <w:r w:rsidRPr="0079442C">
        <w:rPr>
          <w:i/>
        </w:rPr>
        <w:t>(указывается наименование результата)</w:t>
      </w:r>
      <w:permEnd w:id="142613388"/>
      <w:r w:rsidRPr="0079442C">
        <w:t xml:space="preserve">, обнаруженными в течение </w:t>
      </w:r>
      <w:permStart w:id="793334279" w:edGrp="everyone"/>
      <w:r w:rsidRPr="0079442C">
        <w:t xml:space="preserve">___________ </w:t>
      </w:r>
      <w:r w:rsidRPr="0079442C">
        <w:rPr>
          <w:i/>
        </w:rPr>
        <w:t>(указывается период времени</w:t>
      </w:r>
      <w:r w:rsidR="0075379A" w:rsidRPr="0079442C">
        <w:rPr>
          <w:i/>
        </w:rPr>
        <w:t xml:space="preserve"> бо</w:t>
      </w:r>
      <w:r w:rsidR="00B96A96" w:rsidRPr="0079442C">
        <w:rPr>
          <w:i/>
        </w:rPr>
        <w:t xml:space="preserve">лее </w:t>
      </w:r>
      <w:r w:rsidR="0075379A" w:rsidRPr="0079442C">
        <w:rPr>
          <w:i/>
        </w:rPr>
        <w:t>2-х лет</w:t>
      </w:r>
      <w:r w:rsidRPr="0079442C">
        <w:rPr>
          <w:i/>
        </w:rPr>
        <w:t>)</w:t>
      </w:r>
      <w:permEnd w:id="793334279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126787373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445BAE" w:rsidRPr="0079442C" w:rsidRDefault="007770CA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r w:rsidR="000C782A" w:rsidRPr="0079442C">
        <w:rPr>
          <w:i/>
        </w:rPr>
        <w:t xml:space="preserve">(В случае если услуги оказываются </w:t>
      </w:r>
      <w:r w:rsidR="00426224" w:rsidRPr="0079442C">
        <w:rPr>
          <w:i/>
        </w:rPr>
        <w:t xml:space="preserve">Исполнителем </w:t>
      </w:r>
      <w:r w:rsidR="000C782A" w:rsidRPr="0079442C">
        <w:rPr>
          <w:i/>
        </w:rPr>
        <w:t>ежемесячно, Стороны ежемесячно составляют Акт об оказании услуг из расч</w:t>
      </w:r>
      <w:r w:rsidR="00EC4209" w:rsidRPr="0079442C">
        <w:rPr>
          <w:i/>
        </w:rPr>
        <w:t>ё</w:t>
      </w:r>
      <w:r w:rsidR="000C782A" w:rsidRPr="0079442C">
        <w:rPr>
          <w:i/>
        </w:rPr>
        <w:t>та количества календарных дней</w:t>
      </w:r>
      <w:r w:rsidR="00733D22" w:rsidRPr="0079442C">
        <w:rPr>
          <w:i/>
        </w:rPr>
        <w:t xml:space="preserve"> в месяц</w:t>
      </w:r>
      <w:r w:rsidR="0031391B" w:rsidRPr="0079442C">
        <w:rPr>
          <w:i/>
        </w:rPr>
        <w:t>.</w:t>
      </w:r>
      <w:r w:rsidR="00907C87" w:rsidRPr="0079442C">
        <w:rPr>
          <w:i/>
        </w:rPr>
        <w:t xml:space="preserve"> </w:t>
      </w:r>
    </w:p>
    <w:p w:rsidR="00A32AE8" w:rsidRPr="0079442C" w:rsidRDefault="00445BAE" w:rsidP="00534CA4">
      <w:pPr>
        <w:ind w:firstLine="708"/>
        <w:jc w:val="both"/>
        <w:rPr>
          <w:i/>
        </w:rPr>
      </w:pPr>
      <w:r w:rsidRPr="0079442C">
        <w:rPr>
          <w:i/>
        </w:rPr>
        <w:t xml:space="preserve">При невозможности определения </w:t>
      </w:r>
      <w:r w:rsidR="00531F0D" w:rsidRPr="0079442C">
        <w:rPr>
          <w:i/>
        </w:rPr>
        <w:t>общей стоимости оказываемых услуг на день</w:t>
      </w:r>
      <w:r w:rsidR="00EC4209" w:rsidRPr="0079442C">
        <w:rPr>
          <w:i/>
        </w:rPr>
        <w:t xml:space="preserve"> подписания настоящего Договора</w:t>
      </w:r>
      <w:r w:rsidR="00531F0D" w:rsidRPr="0079442C">
        <w:rPr>
          <w:i/>
        </w:rPr>
        <w:t xml:space="preserve"> </w:t>
      </w:r>
      <w:r w:rsidR="003106FC" w:rsidRPr="0079442C">
        <w:rPr>
          <w:i/>
        </w:rPr>
        <w:t>С</w:t>
      </w:r>
      <w:r w:rsidR="00531F0D" w:rsidRPr="0079442C">
        <w:rPr>
          <w:i/>
        </w:rPr>
        <w:t xml:space="preserve">тороны вправе </w:t>
      </w:r>
      <w:r w:rsidR="00A32AE8" w:rsidRPr="0079442C">
        <w:rPr>
          <w:i/>
        </w:rPr>
        <w:t>определить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>почасовую стоимость услуг,</w:t>
      </w:r>
      <w:r w:rsidR="000B5213" w:rsidRPr="0079442C">
        <w:rPr>
          <w:i/>
        </w:rPr>
        <w:t xml:space="preserve"> </w:t>
      </w:r>
      <w:r w:rsidR="00A32AE8" w:rsidRPr="0079442C">
        <w:rPr>
          <w:i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79442C">
        <w:rPr>
          <w:i/>
        </w:rPr>
        <w:t>)</w:t>
      </w:r>
      <w:r w:rsidR="00A32AE8" w:rsidRPr="0079442C">
        <w:rPr>
          <w:i/>
        </w:rPr>
        <w:t>.</w:t>
      </w:r>
    </w:p>
    <w:permEnd w:id="2126787373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940402295" w:edGrp="everyone"/>
      <w:r w:rsidR="005B55F2">
        <w:t>включены</w:t>
      </w:r>
      <w:r w:rsidR="00F1208A" w:rsidRPr="0079442C">
        <w:rPr>
          <w:i/>
        </w:rPr>
        <w:t xml:space="preserve"> </w:t>
      </w:r>
      <w:permEnd w:id="94040229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47439389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474393895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57320086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57320086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</w:t>
      </w:r>
      <w:r w:rsidRPr="0079442C">
        <w:lastRenderedPageBreak/>
        <w:t>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21641138" w:edGrp="everyone"/>
      <w:r w:rsidR="00301163" w:rsidRPr="0079442C">
        <w:rPr>
          <w:rFonts w:eastAsia="Calibri"/>
        </w:rPr>
        <w:t>Санкт-Петербурга и Ленинградской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12164113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329222523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1329222523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9.5. Во всем остальном, что не предусмотрено настоящим Договором, Стороны руководствуются Гражданским кодексом Российской Федерации, иными нормами </w:t>
      </w:r>
      <w:r w:rsidRPr="0079442C">
        <w:rPr>
          <w:color w:val="000000"/>
          <w:szCs w:val="22"/>
        </w:rPr>
        <w:lastRenderedPageBreak/>
        <w:t>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295719784" w:edGrp="everyone"/>
      <w:r w:rsidR="005B55F2">
        <w:t>Исполнителя</w:t>
      </w:r>
      <w:permEnd w:id="129571978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690170059" w:edGrp="everyone"/>
      <w:r w:rsidR="004807C4" w:rsidRPr="004807C4">
        <w:t xml:space="preserve"> Исполнителя</w:t>
      </w:r>
      <w:permEnd w:id="690170059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488546835" w:edGrp="everyone"/>
      <w:r w:rsidR="004807C4" w:rsidRPr="004807C4">
        <w:t xml:space="preserve"> </w:t>
      </w:r>
      <w:r w:rsidR="004807C4">
        <w:t xml:space="preserve"> </w:t>
      </w:r>
      <w:r w:rsidR="004807C4" w:rsidRPr="004807C4">
        <w:t xml:space="preserve">Bogdanov.VS@tgc1.ru </w:t>
      </w:r>
      <w:permEnd w:id="1488546835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904229129" w:edGrp="everyone"/>
      <w:r w:rsidR="004807C4">
        <w:t>Исполнителем</w:t>
      </w:r>
      <w:permEnd w:id="904229129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88748155" w:edGrp="everyone"/>
      <w:r w:rsidR="004807C4" w:rsidRPr="004807C4">
        <w:t>Исполнителем</w:t>
      </w:r>
      <w:permEnd w:id="1688748155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9145436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291454369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294786986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6225C6" w:rsidRDefault="00473C26" w:rsidP="00473C26">
            <w:r w:rsidRPr="006C1F13">
              <w:tab/>
            </w:r>
            <w:r w:rsidRPr="006225C6">
              <w:tab/>
            </w:r>
          </w:p>
          <w:p w:rsidR="00473C26" w:rsidRPr="006C1F13" w:rsidRDefault="00473C26" w:rsidP="00473C26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473C26" w:rsidRPr="00473C26" w:rsidRDefault="00473C26" w:rsidP="00473C26">
            <w:r w:rsidRPr="00473C26">
              <w:t>Получатель усл</w:t>
            </w:r>
            <w:bookmarkStart w:id="6" w:name="_GoBack"/>
            <w:bookmarkEnd w:id="6"/>
            <w:r w:rsidRPr="00473C26">
              <w:t>уг:</w:t>
            </w:r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Default="00B96A96" w:rsidP="00473C26"/>
          <w:p w:rsidR="00473C26" w:rsidRDefault="00473C26" w:rsidP="00473C26"/>
          <w:p w:rsidR="00473C26" w:rsidRDefault="00473C26" w:rsidP="00473C26"/>
          <w:p w:rsidR="00473C26" w:rsidRPr="0079442C" w:rsidRDefault="00473C26" w:rsidP="00473C2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294786986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412105568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412105568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471759650" w:edGrp="everyone"/>
      <w:r>
        <w:rPr>
          <w:sz w:val="24"/>
          <w:szCs w:val="24"/>
        </w:rPr>
        <w:t>_________/__________</w:t>
      </w:r>
      <w:permEnd w:id="471759650"/>
      <w:r>
        <w:rPr>
          <w:sz w:val="24"/>
          <w:szCs w:val="24"/>
        </w:rPr>
        <w:t>от «</w:t>
      </w:r>
      <w:permStart w:id="123757277" w:edGrp="everyone"/>
      <w:r>
        <w:rPr>
          <w:sz w:val="24"/>
          <w:szCs w:val="24"/>
        </w:rPr>
        <w:t>____</w:t>
      </w:r>
      <w:permEnd w:id="123757277"/>
      <w:r>
        <w:rPr>
          <w:sz w:val="24"/>
          <w:szCs w:val="24"/>
        </w:rPr>
        <w:t>»</w:t>
      </w:r>
      <w:permStart w:id="1035611527" w:edGrp="everyone"/>
      <w:r>
        <w:rPr>
          <w:sz w:val="24"/>
          <w:szCs w:val="24"/>
        </w:rPr>
        <w:t>_________</w:t>
      </w:r>
      <w:permEnd w:id="1035611527"/>
      <w:r>
        <w:rPr>
          <w:sz w:val="24"/>
          <w:szCs w:val="24"/>
        </w:rPr>
        <w:t>201</w:t>
      </w:r>
      <w:permStart w:id="1659321273" w:edGrp="everyone"/>
      <w:r>
        <w:rPr>
          <w:sz w:val="24"/>
          <w:szCs w:val="24"/>
        </w:rPr>
        <w:t>__</w:t>
      </w:r>
      <w:permEnd w:id="1659321273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808232851" w:edGrp="everyone"/>
      <w:r w:rsidRPr="0083081F">
        <w:rPr>
          <w:i/>
          <w:sz w:val="24"/>
          <w:szCs w:val="24"/>
        </w:rPr>
        <w:t xml:space="preserve">г. Санкт-Петербург </w:t>
      </w:r>
      <w:permEnd w:id="1808232851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681247984" w:edGrp="everyone"/>
      <w:r>
        <w:rPr>
          <w:sz w:val="24"/>
          <w:szCs w:val="24"/>
        </w:rPr>
        <w:t>___</w:t>
      </w:r>
      <w:permEnd w:id="681247984"/>
      <w:r>
        <w:rPr>
          <w:sz w:val="24"/>
          <w:szCs w:val="24"/>
        </w:rPr>
        <w:t xml:space="preserve">» </w:t>
      </w:r>
      <w:permStart w:id="194407080" w:edGrp="everyone"/>
      <w:r>
        <w:rPr>
          <w:sz w:val="24"/>
          <w:szCs w:val="24"/>
        </w:rPr>
        <w:t>__________</w:t>
      </w:r>
      <w:permEnd w:id="194407080"/>
      <w:r>
        <w:rPr>
          <w:sz w:val="24"/>
          <w:szCs w:val="24"/>
        </w:rPr>
        <w:t>201</w:t>
      </w:r>
      <w:permStart w:id="1080572672" w:edGrp="everyone"/>
      <w:r>
        <w:rPr>
          <w:sz w:val="24"/>
          <w:szCs w:val="24"/>
        </w:rPr>
        <w:t>__</w:t>
      </w:r>
      <w:permEnd w:id="108057267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4780665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4780665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90664143" w:edGrp="everyone"/>
      <w:r w:rsidRPr="00D73D2E">
        <w:rPr>
          <w:rStyle w:val="Barcode"/>
          <w:color w:val="000000"/>
          <w:sz w:val="24"/>
          <w:szCs w:val="24"/>
        </w:rPr>
        <w:t>Подрядчиком</w:t>
      </w:r>
      <w:permEnd w:id="9066414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21392744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2139274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851332098" w:edGrp="everyone"/>
      <w:r w:rsidRPr="00D73D2E">
        <w:rPr>
          <w:rStyle w:val="Barcode"/>
          <w:color w:val="000000"/>
          <w:sz w:val="24"/>
          <w:szCs w:val="24"/>
        </w:rPr>
        <w:t>Подрядчик</w:t>
      </w:r>
      <w:permEnd w:id="185133209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5420839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420839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9532967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9532967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73C26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746808707" w:edGrp="everyone"/>
      <w:r>
        <w:rPr>
          <w:rStyle w:val="Barcode"/>
          <w:sz w:val="24"/>
          <w:szCs w:val="24"/>
        </w:rPr>
        <w:t>Исполнитель</w:t>
      </w:r>
      <w:r w:rsidR="00473C26">
        <w:t xml:space="preserve">                                                           </w:t>
      </w:r>
      <w:permEnd w:id="1746808707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40457846" w:edGrp="everyone"/>
    </w:p>
    <w:p w:rsidR="00473C26" w:rsidRPr="0079442C" w:rsidRDefault="00473C26" w:rsidP="00473C26"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473C26" w:rsidRPr="0079442C" w:rsidTr="00E04F09">
        <w:trPr>
          <w:trHeight w:val="4111"/>
        </w:trPr>
        <w:tc>
          <w:tcPr>
            <w:tcW w:w="4803" w:type="dxa"/>
          </w:tcPr>
          <w:p w:rsidR="00473C26" w:rsidRPr="006225C6" w:rsidRDefault="00473C26" w:rsidP="00E04F09"/>
          <w:p w:rsidR="00473C26" w:rsidRPr="006C1F13" w:rsidRDefault="00473C26" w:rsidP="00E04F09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473C26" w:rsidRPr="006225C6" w:rsidRDefault="00473C26" w:rsidP="00E04F09">
            <w:r w:rsidRPr="006C1F13">
              <w:tab/>
            </w:r>
            <w:r w:rsidRPr="006225C6">
              <w:tab/>
            </w:r>
          </w:p>
          <w:p w:rsidR="00473C26" w:rsidRPr="0079442C" w:rsidRDefault="00473C26" w:rsidP="00473C26"/>
        </w:tc>
        <w:tc>
          <w:tcPr>
            <w:tcW w:w="4660" w:type="dxa"/>
          </w:tcPr>
          <w:p w:rsidR="00473C26" w:rsidRPr="006C1F13" w:rsidRDefault="00473C26" w:rsidP="00473C26">
            <w:r w:rsidRPr="006C1F13">
              <w:t xml:space="preserve">Директор ТЭЦ-17 филиала </w:t>
            </w:r>
          </w:p>
          <w:p w:rsidR="00473C26" w:rsidRPr="006C1F13" w:rsidRDefault="00473C26" w:rsidP="00473C26">
            <w:r w:rsidRPr="006C1F13">
              <w:t>"Невский" ОАО "ТГК-1"</w:t>
            </w:r>
          </w:p>
          <w:p w:rsidR="00473C26" w:rsidRPr="006225C6" w:rsidRDefault="00473C26" w:rsidP="00473C26"/>
          <w:p w:rsidR="00473C26" w:rsidRPr="006C1F13" w:rsidRDefault="00473C26" w:rsidP="00473C2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473C26" w:rsidRPr="0079442C" w:rsidRDefault="00473C26" w:rsidP="00473C26"/>
        </w:tc>
      </w:tr>
    </w:tbl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sz w:val="24"/>
          <w:szCs w:val="24"/>
        </w:rPr>
        <w:t>_</w:t>
      </w:r>
      <w:permEnd w:id="240457846"/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48E" w:rsidRDefault="0075248E">
      <w:r>
        <w:separator/>
      </w:r>
    </w:p>
  </w:endnote>
  <w:endnote w:type="continuationSeparator" w:id="0">
    <w:p w:rsidR="0075248E" w:rsidRDefault="00752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8E3A11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8E3A1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08417414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8417414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8E3A11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8E3A11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48E" w:rsidRDefault="0075248E">
      <w:r>
        <w:separator/>
      </w:r>
    </w:p>
  </w:footnote>
  <w:footnote w:type="continuationSeparator" w:id="0">
    <w:p w:rsidR="0075248E" w:rsidRDefault="0075248E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7F3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3716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0AFF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C4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3C26"/>
    <w:rsid w:val="00474B15"/>
    <w:rsid w:val="00475EB0"/>
    <w:rsid w:val="004807C4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5F2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248E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3A11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08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4F09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207F3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EB1480-8518-4C01-A465-666BC8CC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8470;2%20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94FEA-734C-4DF9-9D34-061259CFF86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07963b53-587b-452e-a2ad-bee2ef661aa8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87CC09-8EDC-421E-AA8D-B47A5AC34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№2 Договор по приказу № 65.dot</Template>
  <TotalTime>10</TotalTime>
  <Pages>6</Pages>
  <Words>2925</Words>
  <Characters>16677</Characters>
  <Application>Microsoft Office Word</Application>
  <DocSecurity>8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Харламова Елена Викторовна</cp:lastModifiedBy>
  <cp:revision>2</cp:revision>
  <cp:lastPrinted>2014-09-29T06:33:00Z</cp:lastPrinted>
  <dcterms:created xsi:type="dcterms:W3CDTF">2014-08-26T06:56:00Z</dcterms:created>
  <dcterms:modified xsi:type="dcterms:W3CDTF">2014-09-29T06:38:00Z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